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7BDB6" w14:textId="5E8B0C31" w:rsidR="00A41E2B" w:rsidRPr="00E82387" w:rsidRDefault="00270D11" w:rsidP="00E82387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E82387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A43DAC" w:rsidRPr="00E82387">
        <w:rPr>
          <w:rFonts w:ascii="Comic Sans MS" w:eastAsia="楷体" w:hAnsi="Comic Sans MS"/>
          <w:bCs/>
          <w:sz w:val="18"/>
          <w:szCs w:val="18"/>
        </w:rPr>
        <w:t>2</w:t>
      </w:r>
      <w:r w:rsidR="00AD5053" w:rsidRPr="00E82387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E82387">
        <w:rPr>
          <w:rFonts w:ascii="Comic Sans MS" w:eastAsia="楷体" w:hAnsi="Comic Sans MS"/>
          <w:bCs/>
          <w:sz w:val="18"/>
          <w:szCs w:val="18"/>
        </w:rPr>
        <w:t xml:space="preserve">Unit </w:t>
      </w:r>
      <w:r w:rsidR="00A43DAC" w:rsidRPr="00E82387">
        <w:rPr>
          <w:rFonts w:ascii="Comic Sans MS" w:eastAsia="楷体" w:hAnsi="Comic Sans MS"/>
          <w:bCs/>
          <w:sz w:val="18"/>
          <w:szCs w:val="18"/>
        </w:rPr>
        <w:t>1</w:t>
      </w:r>
      <w:r w:rsidR="00A41E2B" w:rsidRPr="00E82387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A43DAC" w:rsidRPr="00E82387">
        <w:rPr>
          <w:rFonts w:ascii="Comic Sans MS" w:eastAsia="楷体" w:hAnsi="Comic Sans MS"/>
          <w:bCs/>
          <w:sz w:val="18"/>
          <w:szCs w:val="18"/>
        </w:rPr>
        <w:t>When are we going</w:t>
      </w:r>
      <w:r w:rsidR="00644CBB" w:rsidRPr="00E82387">
        <w:rPr>
          <w:rFonts w:ascii="Comic Sans MS" w:eastAsia="楷体" w:hAnsi="Comic Sans MS"/>
          <w:bCs/>
          <w:sz w:val="18"/>
          <w:szCs w:val="18"/>
        </w:rPr>
        <w:t xml:space="preserve"> to eat</w:t>
      </w:r>
      <w:r w:rsidR="00E82387">
        <w:rPr>
          <w:rFonts w:ascii="Comic Sans MS" w:eastAsia="楷体" w:hAnsi="Comic Sans MS" w:hint="eastAsia"/>
          <w:bCs/>
          <w:sz w:val="18"/>
          <w:szCs w:val="18"/>
        </w:rPr>
        <w:t>?</w:t>
      </w:r>
    </w:p>
    <w:p w14:paraId="1F4CAD55" w14:textId="38BD974B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一、将英汉词组对应起来。</w:t>
      </w:r>
    </w:p>
    <w:p w14:paraId="0DCBF5FB" w14:textId="25E4FEDC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 xml:space="preserve">1. on the pond            </w:t>
      </w:r>
      <w:r w:rsidRPr="00E82387">
        <w:rPr>
          <w:rFonts w:ascii="Comic Sans MS" w:eastAsia="楷体" w:hAnsi="Comic Sans MS" w:hint="eastAsia"/>
          <w:sz w:val="18"/>
          <w:szCs w:val="18"/>
        </w:rPr>
        <w:t>A.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 w:hint="eastAsia"/>
          <w:sz w:val="18"/>
          <w:szCs w:val="18"/>
        </w:rPr>
        <w:t>看起来像</w:t>
      </w:r>
    </w:p>
    <w:p w14:paraId="34C50324" w14:textId="175F8A45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>2.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 w:hint="eastAsia"/>
          <w:sz w:val="18"/>
          <w:szCs w:val="18"/>
        </w:rPr>
        <w:t>在空中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      </w:t>
      </w:r>
      <w:r w:rsidRPr="00E82387">
        <w:rPr>
          <w:rFonts w:ascii="Comic Sans MS" w:eastAsia="楷体" w:hAnsi="Comic Sans MS"/>
          <w:sz w:val="18"/>
          <w:szCs w:val="18"/>
        </w:rPr>
        <w:t xml:space="preserve">   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</w:rPr>
        <w:t>B. over there</w:t>
      </w:r>
    </w:p>
    <w:p w14:paraId="77B82900" w14:textId="47484412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 xml:space="preserve">3. look like           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82387">
        <w:rPr>
          <w:rFonts w:ascii="Comic Sans MS" w:eastAsia="楷体" w:hAnsi="Comic Sans MS" w:hint="eastAsia"/>
          <w:sz w:val="18"/>
          <w:szCs w:val="18"/>
        </w:rPr>
        <w:t>C.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 w:hint="eastAsia"/>
          <w:sz w:val="18"/>
          <w:szCs w:val="18"/>
        </w:rPr>
        <w:t>在池塘里</w:t>
      </w:r>
    </w:p>
    <w:p w14:paraId="74939FD8" w14:textId="3A68398F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>4.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 w:hint="eastAsia"/>
          <w:sz w:val="18"/>
          <w:szCs w:val="18"/>
        </w:rPr>
        <w:t>在那边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      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D. </w:t>
      </w:r>
      <w:r w:rsidRPr="00E82387">
        <w:rPr>
          <w:rFonts w:ascii="Comic Sans MS" w:eastAsia="楷体" w:hAnsi="Comic Sans MS" w:hint="eastAsia"/>
          <w:sz w:val="18"/>
          <w:szCs w:val="18"/>
        </w:rPr>
        <w:t>看</w:t>
      </w:r>
    </w:p>
    <w:p w14:paraId="0B80D1AF" w14:textId="0339A01F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5. look at                E. in the sky</w:t>
      </w:r>
    </w:p>
    <w:p w14:paraId="338DA6B2" w14:textId="38539C56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二、单项选择。</w:t>
      </w:r>
    </w:p>
    <w:p w14:paraId="3ECEC2E8" w14:textId="52348157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 xml:space="preserve">1. It's going to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82387">
        <w:rPr>
          <w:rFonts w:ascii="Comic Sans MS" w:eastAsia="楷体" w:hAnsi="Comic Sans MS"/>
          <w:sz w:val="18"/>
          <w:szCs w:val="18"/>
        </w:rPr>
        <w:t xml:space="preserve"> soon.</w:t>
      </w:r>
    </w:p>
    <w:p w14:paraId="767355C8" w14:textId="7C1BC9BC" w:rsidR="00F14584" w:rsidRPr="00E82387" w:rsidRDefault="00F14584" w:rsidP="00E8238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A. rainy       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 xml:space="preserve">B. rain        </w:t>
      </w:r>
      <w:r w:rsidR="00E82387" w:rsidRPr="00E82387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>C. raining</w:t>
      </w:r>
    </w:p>
    <w:p w14:paraId="6B9DE207" w14:textId="140324AC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 xml:space="preserve">2. What are we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82387">
        <w:rPr>
          <w:rFonts w:ascii="Comic Sans MS" w:eastAsia="楷体" w:hAnsi="Comic Sans MS"/>
          <w:sz w:val="18"/>
          <w:szCs w:val="18"/>
        </w:rPr>
        <w:t xml:space="preserve"> in the morning</w:t>
      </w:r>
      <w:r w:rsidRPr="00E82387">
        <w:rPr>
          <w:rFonts w:ascii="Comic Sans MS" w:eastAsia="楷体" w:hAnsi="Comic Sans MS" w:hint="eastAsia"/>
          <w:sz w:val="18"/>
          <w:szCs w:val="18"/>
        </w:rPr>
        <w:t>？</w:t>
      </w:r>
    </w:p>
    <w:p w14:paraId="3A321FEB" w14:textId="01F26BE7" w:rsidR="00F14584" w:rsidRPr="00E82387" w:rsidRDefault="00F14584" w:rsidP="00E8238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A. go to do     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 xml:space="preserve">B. going to do   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 xml:space="preserve">C. going do </w:t>
      </w:r>
    </w:p>
    <w:p w14:paraId="3800209B" w14:textId="690CB60F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3. ——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82387">
        <w:rPr>
          <w:rFonts w:ascii="Comic Sans MS" w:eastAsia="楷体" w:hAnsi="Comic Sans MS"/>
          <w:sz w:val="18"/>
          <w:szCs w:val="18"/>
        </w:rPr>
        <w:t xml:space="preserve"> are you going home?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="00E82387" w:rsidRPr="00E82387">
        <w:rPr>
          <w:rFonts w:ascii="Comic Sans MS" w:eastAsia="楷体" w:hAnsi="Comic Sans MS"/>
          <w:sz w:val="18"/>
          <w:szCs w:val="18"/>
        </w:rPr>
        <w:t>——</w:t>
      </w:r>
      <w:r w:rsidRPr="00E82387">
        <w:rPr>
          <w:rFonts w:ascii="Comic Sans MS" w:eastAsia="楷体" w:hAnsi="Comic Sans MS" w:hint="eastAsia"/>
          <w:sz w:val="18"/>
          <w:szCs w:val="18"/>
        </w:rPr>
        <w:t>At five in the afternoon.</w:t>
      </w:r>
    </w:p>
    <w:p w14:paraId="7BB1A66D" w14:textId="57A1791D" w:rsidR="00F14584" w:rsidRPr="00E82387" w:rsidRDefault="00F14584" w:rsidP="00E8238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A. When        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 xml:space="preserve">B. Why  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 xml:space="preserve">C. Where </w:t>
      </w:r>
    </w:p>
    <w:p w14:paraId="6BBD8C5C" w14:textId="797B43A5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 xml:space="preserve">4. It's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Pr="00E82387">
        <w:rPr>
          <w:rFonts w:ascii="Comic Sans MS" w:eastAsia="楷体" w:hAnsi="Comic Sans MS"/>
          <w:sz w:val="18"/>
          <w:szCs w:val="18"/>
        </w:rPr>
        <w:t xml:space="preserve"> now.</w:t>
      </w:r>
    </w:p>
    <w:p w14:paraId="21231FE1" w14:textId="4A47CF83" w:rsidR="00F14584" w:rsidRPr="00E82387" w:rsidRDefault="00F14584" w:rsidP="00E8238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A. going rain      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 xml:space="preserve">B. raining      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>C. rain</w:t>
      </w:r>
    </w:p>
    <w:p w14:paraId="735B595D" w14:textId="48A5EAAD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 xml:space="preserve">5. Let's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Pr="00E82387">
        <w:rPr>
          <w:rFonts w:ascii="Comic Sans MS" w:eastAsia="楷体" w:hAnsi="Comic Sans MS"/>
          <w:sz w:val="18"/>
          <w:szCs w:val="18"/>
        </w:rPr>
        <w:t xml:space="preserve"> our picnic.</w:t>
      </w:r>
    </w:p>
    <w:p w14:paraId="28B496A8" w14:textId="0D77D99F" w:rsidR="00F14584" w:rsidRPr="00E82387" w:rsidRDefault="00F14584" w:rsidP="00E8238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A. to have        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 xml:space="preserve">B. having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="004A5CC3">
        <w:rPr>
          <w:rFonts w:ascii="Comic Sans MS" w:eastAsia="楷体" w:hAnsi="Comic Sans MS" w:hint="eastAsia"/>
          <w:sz w:val="18"/>
          <w:szCs w:val="18"/>
        </w:rPr>
        <w:tab/>
      </w:r>
      <w:r w:rsidRPr="00E82387">
        <w:rPr>
          <w:rFonts w:ascii="Comic Sans MS" w:eastAsia="楷体" w:hAnsi="Comic Sans MS"/>
          <w:sz w:val="18"/>
          <w:szCs w:val="18"/>
        </w:rPr>
        <w:t>C. have</w:t>
      </w:r>
    </w:p>
    <w:p w14:paraId="4D310A4A" w14:textId="35D0A3E2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三、给下列句子排序。</w:t>
      </w:r>
    </w:p>
    <w:p w14:paraId="47D903CF" w14:textId="28013B8D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What are you going to do tomorrow?</w:t>
      </w:r>
    </w:p>
    <w:p w14:paraId="0D4E8613" w14:textId="3FA48020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What time are you going?</w:t>
      </w:r>
    </w:p>
    <w:p w14:paraId="25719DA7" w14:textId="1D5F858A" w:rsidR="00F14584" w:rsidRPr="00E82387" w:rsidRDefault="00F14584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It's great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. </w:t>
      </w:r>
      <w:r w:rsidRPr="00E82387">
        <w:rPr>
          <w:rFonts w:ascii="Comic Sans MS" w:eastAsia="楷体" w:hAnsi="Comic Sans MS"/>
          <w:sz w:val="18"/>
          <w:szCs w:val="18"/>
        </w:rPr>
        <w:t>I want to go with you.</w:t>
      </w:r>
    </w:p>
    <w:p w14:paraId="6E9547A6" w14:textId="00309EA1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>I</w:t>
      </w:r>
      <w:r w:rsidRPr="00E82387">
        <w:rPr>
          <w:rFonts w:ascii="Comic Sans MS" w:eastAsia="楷体" w:hAnsi="Comic Sans MS"/>
          <w:sz w:val="18"/>
          <w:szCs w:val="18"/>
        </w:rPr>
        <w:t>’</w:t>
      </w:r>
      <w:r w:rsidRPr="00E82387">
        <w:rPr>
          <w:rFonts w:ascii="Comic Sans MS" w:eastAsia="楷体" w:hAnsi="Comic Sans MS" w:hint="eastAsia"/>
          <w:sz w:val="18"/>
          <w:szCs w:val="18"/>
        </w:rPr>
        <w:t>m</w:t>
      </w:r>
      <w:r w:rsidRPr="00E82387">
        <w:rPr>
          <w:rFonts w:ascii="Comic Sans MS" w:eastAsia="楷体" w:hAnsi="Comic Sans MS"/>
          <w:sz w:val="18"/>
          <w:szCs w:val="18"/>
        </w:rPr>
        <w:t xml:space="preserve"> going to have </w:t>
      </w:r>
      <w:r w:rsidRPr="00E82387">
        <w:rPr>
          <w:rFonts w:ascii="Comic Sans MS" w:eastAsia="楷体" w:hAnsi="Comic Sans MS" w:hint="eastAsia"/>
          <w:sz w:val="18"/>
          <w:szCs w:val="18"/>
        </w:rPr>
        <w:t>a</w:t>
      </w:r>
      <w:r w:rsidRPr="00E82387">
        <w:rPr>
          <w:rFonts w:ascii="Comic Sans MS" w:eastAsia="楷体" w:hAnsi="Comic Sans MS"/>
          <w:sz w:val="18"/>
          <w:szCs w:val="18"/>
        </w:rPr>
        <w:t xml:space="preserve"> picnic in the park.</w:t>
      </w:r>
    </w:p>
    <w:p w14:paraId="696C70CF" w14:textId="04EE38FC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>At</w:t>
      </w:r>
      <w:r w:rsidRPr="00E82387">
        <w:rPr>
          <w:rFonts w:ascii="Comic Sans MS" w:eastAsia="楷体" w:hAnsi="Comic Sans MS"/>
          <w:sz w:val="18"/>
          <w:szCs w:val="18"/>
        </w:rPr>
        <w:t xml:space="preserve"> eight o’clock in the morning.</w:t>
      </w:r>
    </w:p>
    <w:p w14:paraId="1AC14E86" w14:textId="4E133AF9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>Sure</w:t>
      </w:r>
      <w:r w:rsidRPr="00E82387">
        <w:rPr>
          <w:rFonts w:ascii="Comic Sans MS" w:eastAsia="楷体" w:hAnsi="Comic Sans MS"/>
          <w:sz w:val="18"/>
          <w:szCs w:val="18"/>
        </w:rPr>
        <w:t>.</w:t>
      </w:r>
    </w:p>
    <w:p w14:paraId="7D1A2707" w14:textId="4508EFD5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四、根据句意，用所给单词的适当形式填空。</w:t>
      </w:r>
    </w:p>
    <w:p w14:paraId="2348EFA0" w14:textId="0007658C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1. Look at the ducks. They are very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/>
          <w:sz w:val="18"/>
          <w:szCs w:val="18"/>
        </w:rPr>
        <w:t>love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.</w:t>
      </w:r>
    </w:p>
    <w:p w14:paraId="49E94271" w14:textId="7715E436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2. Look at the ducks. They are eating our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/>
          <w:sz w:val="18"/>
          <w:szCs w:val="18"/>
        </w:rPr>
        <w:t>sandwich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.</w:t>
      </w:r>
    </w:p>
    <w:p w14:paraId="324D16CB" w14:textId="1A7AAF68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3. There are some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E82387">
        <w:rPr>
          <w:rFonts w:ascii="Comic Sans MS" w:eastAsia="楷体" w:hAnsi="Comic Sans MS"/>
          <w:sz w:val="18"/>
          <w:szCs w:val="18"/>
        </w:rPr>
        <w:t xml:space="preserve">(cloud) in the sky. It's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E82387">
        <w:rPr>
          <w:rFonts w:ascii="Comic Sans MS" w:eastAsia="楷体" w:hAnsi="Comic Sans MS"/>
          <w:sz w:val="18"/>
          <w:szCs w:val="18"/>
        </w:rPr>
        <w:t xml:space="preserve"> ( go) to rain soon.</w:t>
      </w:r>
    </w:p>
    <w:p w14:paraId="353FE14C" w14:textId="43B539E4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4. Let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E82387">
        <w:rPr>
          <w:rFonts w:ascii="Comic Sans MS" w:eastAsia="楷体" w:hAnsi="Comic Sans MS"/>
          <w:sz w:val="18"/>
          <w:szCs w:val="18"/>
        </w:rPr>
        <w:t xml:space="preserve"> (we) play football in the park.</w:t>
      </w:r>
    </w:p>
    <w:p w14:paraId="7603EF7B" w14:textId="0DE5CB4E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 xml:space="preserve">5. It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E82387">
        <w:rPr>
          <w:rFonts w:ascii="Comic Sans MS" w:eastAsia="楷体" w:hAnsi="Comic Sans MS"/>
          <w:sz w:val="18"/>
          <w:szCs w:val="18"/>
        </w:rPr>
        <w:t xml:space="preserve"> (look) like you are going to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E82387">
        <w:rPr>
          <w:rFonts w:ascii="Comic Sans MS" w:eastAsia="楷体" w:hAnsi="Comic Sans MS"/>
          <w:sz w:val="18"/>
          <w:szCs w:val="18"/>
        </w:rPr>
        <w:t xml:space="preserve"> (stay) hungry.</w:t>
      </w:r>
    </w:p>
    <w:p w14:paraId="76A4B32E" w14:textId="48443F25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五、根据短文，选择正确的答案</w:t>
      </w:r>
      <w:r w:rsidR="00E145DB" w:rsidRPr="00E82387">
        <w:rPr>
          <w:rFonts w:ascii="Comic Sans MS" w:eastAsia="楷体" w:hAnsi="Comic Sans MS" w:hint="eastAsia"/>
          <w:sz w:val="18"/>
          <w:szCs w:val="18"/>
        </w:rPr>
        <w:t>，</w:t>
      </w:r>
      <w:r w:rsidRPr="00E82387">
        <w:rPr>
          <w:rFonts w:ascii="Comic Sans MS" w:eastAsia="楷体" w:hAnsi="Comic Sans MS" w:hint="eastAsia"/>
          <w:sz w:val="18"/>
          <w:szCs w:val="18"/>
        </w:rPr>
        <w:t>将序号填在括号里。</w:t>
      </w:r>
    </w:p>
    <w:p w14:paraId="47CBDE04" w14:textId="7724E8A4" w:rsidR="00F65D6E" w:rsidRPr="00E82387" w:rsidRDefault="00F65D6E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>Today i</w:t>
      </w:r>
      <w:r w:rsidR="00E145DB" w:rsidRPr="00E82387">
        <w:rPr>
          <w:rFonts w:ascii="Comic Sans MS" w:eastAsia="楷体" w:hAnsi="Comic Sans MS" w:hint="eastAsia"/>
          <w:sz w:val="18"/>
          <w:szCs w:val="18"/>
        </w:rPr>
        <w:t>s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AB01AC" w:rsidRPr="00E82387">
        <w:rPr>
          <w:rFonts w:ascii="Comic Sans MS" w:eastAsia="楷体" w:hAnsi="Comic Sans MS"/>
          <w:sz w:val="18"/>
          <w:szCs w:val="18"/>
        </w:rPr>
        <w:t>Simon’s birthday</w:t>
      </w:r>
      <w:r w:rsidRPr="00E82387">
        <w:rPr>
          <w:rFonts w:ascii="Comic Sans MS" w:eastAsia="楷体" w:hAnsi="Comic Sans MS"/>
          <w:sz w:val="18"/>
          <w:szCs w:val="18"/>
        </w:rPr>
        <w:t xml:space="preserve">. 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Simon’s </w:t>
      </w:r>
      <w:r w:rsidRPr="00E82387">
        <w:rPr>
          <w:rFonts w:ascii="Comic Sans MS" w:eastAsia="楷体" w:hAnsi="Comic Sans MS"/>
          <w:sz w:val="18"/>
          <w:szCs w:val="18"/>
        </w:rPr>
        <w:t>mum is going to have a picnic in the park with him. They are going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 to </w:t>
      </w:r>
      <w:r w:rsidRPr="00E82387">
        <w:rPr>
          <w:rFonts w:ascii="Comic Sans MS" w:eastAsia="楷体" w:hAnsi="Comic Sans MS"/>
          <w:sz w:val="18"/>
          <w:szCs w:val="18"/>
        </w:rPr>
        <w:t>eat at 12:30. But it's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</w:rPr>
        <w:t>only 11:30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</w:rPr>
        <w:t>now. There is one hour to go. There ar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e some ducks on the pond. They are </w:t>
      </w:r>
      <w:r w:rsidRPr="00E82387">
        <w:rPr>
          <w:rFonts w:ascii="Comic Sans MS" w:eastAsia="楷体" w:hAnsi="Comic Sans MS"/>
          <w:sz w:val="18"/>
          <w:szCs w:val="18"/>
        </w:rPr>
        <w:t xml:space="preserve">lovely but very </w:t>
      </w:r>
      <w:r w:rsidR="00AB01AC" w:rsidRPr="00E82387">
        <w:rPr>
          <w:rFonts w:ascii="Comic Sans MS" w:eastAsia="楷体" w:hAnsi="Comic Sans MS"/>
          <w:sz w:val="18"/>
          <w:szCs w:val="18"/>
        </w:rPr>
        <w:t>naughty. Look</w:t>
      </w:r>
      <w:r w:rsidR="00AB01AC" w:rsidRPr="00E82387">
        <w:rPr>
          <w:rFonts w:ascii="Comic Sans MS" w:eastAsia="楷体" w:hAnsi="Comic Sans MS"/>
          <w:sz w:val="18"/>
          <w:szCs w:val="18"/>
        </w:rPr>
        <w:t>！</w:t>
      </w:r>
      <w:r w:rsidR="00AB01AC" w:rsidRPr="00E82387">
        <w:rPr>
          <w:rFonts w:ascii="Comic Sans MS" w:eastAsia="楷体" w:hAnsi="Comic Sans MS" w:hint="eastAsia"/>
          <w:sz w:val="18"/>
          <w:szCs w:val="18"/>
        </w:rPr>
        <w:t>It</w:t>
      </w:r>
      <w:r w:rsidR="00AB01AC" w:rsidRPr="00E82387">
        <w:rPr>
          <w:rFonts w:ascii="Comic Sans MS" w:eastAsia="楷体" w:hAnsi="Comic Sans MS"/>
          <w:sz w:val="18"/>
          <w:szCs w:val="18"/>
        </w:rPr>
        <w:t>’</w:t>
      </w:r>
      <w:r w:rsidR="00AB01AC" w:rsidRPr="00E82387">
        <w:rPr>
          <w:rFonts w:ascii="Comic Sans MS" w:eastAsia="楷体" w:hAnsi="Comic Sans MS" w:hint="eastAsia"/>
          <w:sz w:val="18"/>
          <w:szCs w:val="18"/>
        </w:rPr>
        <w:t>s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 raining </w:t>
      </w:r>
      <w:r w:rsidRPr="00E82387">
        <w:rPr>
          <w:rFonts w:ascii="Comic Sans MS" w:eastAsia="楷体" w:hAnsi="Comic Sans MS"/>
          <w:sz w:val="18"/>
          <w:szCs w:val="18"/>
        </w:rPr>
        <w:t xml:space="preserve">now. Simon and his mum go to the dry place but the ducks 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are </w:t>
      </w:r>
      <w:r w:rsidRPr="00E82387">
        <w:rPr>
          <w:rFonts w:ascii="Comic Sans MS" w:eastAsia="楷体" w:hAnsi="Comic Sans MS"/>
          <w:sz w:val="18"/>
          <w:szCs w:val="18"/>
        </w:rPr>
        <w:t xml:space="preserve">eating </w:t>
      </w:r>
      <w:r w:rsidR="00AB01AC" w:rsidRPr="00E82387">
        <w:rPr>
          <w:rFonts w:ascii="Comic Sans MS" w:eastAsia="楷体" w:hAnsi="Comic Sans MS"/>
          <w:sz w:val="18"/>
          <w:szCs w:val="18"/>
        </w:rPr>
        <w:t>t</w:t>
      </w:r>
      <w:r w:rsidRPr="00E82387">
        <w:rPr>
          <w:rFonts w:ascii="Comic Sans MS" w:eastAsia="楷体" w:hAnsi="Comic Sans MS"/>
          <w:sz w:val="18"/>
          <w:szCs w:val="18"/>
        </w:rPr>
        <w:t xml:space="preserve">heir </w:t>
      </w:r>
      <w:r w:rsidR="00AB01AC" w:rsidRPr="00E82387">
        <w:rPr>
          <w:rFonts w:ascii="Comic Sans MS" w:eastAsia="楷体" w:hAnsi="Comic Sans MS"/>
          <w:sz w:val="18"/>
          <w:szCs w:val="18"/>
        </w:rPr>
        <w:t>sandwiches</w:t>
      </w:r>
      <w:r w:rsidRPr="00E82387">
        <w:rPr>
          <w:rFonts w:ascii="Comic Sans MS" w:eastAsia="楷体" w:hAnsi="Comic Sans MS"/>
          <w:sz w:val="18"/>
          <w:szCs w:val="18"/>
        </w:rPr>
        <w:t xml:space="preserve"> in 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the rain. It looks </w:t>
      </w:r>
      <w:r w:rsidR="00AB01AC" w:rsidRPr="00E82387">
        <w:rPr>
          <w:rFonts w:ascii="Comic Sans MS" w:eastAsia="楷体" w:hAnsi="Comic Sans MS" w:hint="eastAsia"/>
          <w:sz w:val="18"/>
          <w:szCs w:val="18"/>
        </w:rPr>
        <w:t>like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 they’re </w:t>
      </w:r>
      <w:r w:rsidRPr="00E82387">
        <w:rPr>
          <w:rFonts w:ascii="Comic Sans MS" w:eastAsia="楷体" w:hAnsi="Comic Sans MS"/>
          <w:sz w:val="18"/>
          <w:szCs w:val="18"/>
        </w:rPr>
        <w:t>going to stay hungry.</w:t>
      </w:r>
    </w:p>
    <w:p w14:paraId="101255F1" w14:textId="74E2AE5E" w:rsidR="00F65D6E" w:rsidRPr="00E82387" w:rsidRDefault="00AB01AC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/>
          <w:sz w:val="18"/>
          <w:szCs w:val="18"/>
        </w:rPr>
        <w:t>1.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 Today is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>birthday.</w:t>
      </w:r>
    </w:p>
    <w:p w14:paraId="518EF978" w14:textId="5FB9666A" w:rsidR="0060589A" w:rsidRPr="00E82387" w:rsidRDefault="00F65D6E" w:rsidP="00E8238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lastRenderedPageBreak/>
        <w:t>A. Simon's</w:t>
      </w:r>
      <w:r w:rsidR="00AB01AC" w:rsidRPr="00E82387">
        <w:rPr>
          <w:rFonts w:ascii="Comic Sans MS" w:eastAsia="楷体" w:hAnsi="Comic Sans MS"/>
          <w:sz w:val="18"/>
          <w:szCs w:val="18"/>
        </w:rPr>
        <w:t xml:space="preserve">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/>
          <w:sz w:val="18"/>
          <w:szCs w:val="18"/>
        </w:rPr>
        <w:t>B. Simon' s mum</w:t>
      </w:r>
    </w:p>
    <w:p w14:paraId="3F07ABC4" w14:textId="3CF75C0B" w:rsidR="00F65D6E" w:rsidRPr="00E82387" w:rsidRDefault="0060589A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2. </w:t>
      </w:r>
      <w:r w:rsidR="00F65D6E" w:rsidRPr="00E82387">
        <w:rPr>
          <w:rFonts w:ascii="Comic Sans MS" w:eastAsia="楷体" w:hAnsi="Comic Sans MS"/>
          <w:sz w:val="18"/>
          <w:szCs w:val="18"/>
        </w:rPr>
        <w:t>There is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>to go.</w:t>
      </w:r>
    </w:p>
    <w:p w14:paraId="76FD483D" w14:textId="6BD4D9EE" w:rsidR="00F65D6E" w:rsidRPr="00E82387" w:rsidRDefault="00F65D6E" w:rsidP="00E82387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>A. one hour</w:t>
      </w:r>
      <w:r w:rsidR="0060589A" w:rsidRPr="00E82387">
        <w:rPr>
          <w:rFonts w:ascii="Comic Sans MS" w:eastAsia="楷体" w:hAnsi="Comic Sans MS"/>
          <w:sz w:val="18"/>
          <w:szCs w:val="18"/>
        </w:rPr>
        <w:t xml:space="preserve">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E82387">
        <w:rPr>
          <w:rFonts w:ascii="Comic Sans MS" w:eastAsia="楷体" w:hAnsi="Comic Sans MS"/>
          <w:sz w:val="18"/>
          <w:szCs w:val="18"/>
        </w:rPr>
        <w:t>B. one hour and a half</w:t>
      </w:r>
    </w:p>
    <w:p w14:paraId="5B0E055D" w14:textId="7892DDF8" w:rsidR="00F65D6E" w:rsidRPr="00E82387" w:rsidRDefault="0060589A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3. 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The ducks are lovely but very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="00F65D6E" w:rsidRPr="00E82387">
        <w:rPr>
          <w:rFonts w:ascii="Comic Sans MS" w:eastAsia="楷体" w:hAnsi="Comic Sans MS"/>
          <w:sz w:val="18"/>
          <w:szCs w:val="18"/>
        </w:rPr>
        <w:t>.</w:t>
      </w:r>
    </w:p>
    <w:p w14:paraId="01E42CBB" w14:textId="033A3A22" w:rsidR="00F65D6E" w:rsidRPr="00E82387" w:rsidRDefault="00F65D6E" w:rsidP="00E82387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>A. shy</w:t>
      </w:r>
      <w:r w:rsidR="0060589A" w:rsidRPr="00E82387">
        <w:rPr>
          <w:rFonts w:ascii="Comic Sans MS" w:eastAsia="楷体" w:hAnsi="Comic Sans MS"/>
          <w:sz w:val="18"/>
          <w:szCs w:val="18"/>
        </w:rPr>
        <w:t xml:space="preserve">    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E82387">
        <w:rPr>
          <w:rFonts w:ascii="Comic Sans MS" w:eastAsia="楷体" w:hAnsi="Comic Sans MS"/>
          <w:sz w:val="18"/>
          <w:szCs w:val="18"/>
        </w:rPr>
        <w:t>B. naughty</w:t>
      </w:r>
    </w:p>
    <w:p w14:paraId="74E80F08" w14:textId="355A7A57" w:rsidR="00F65D6E" w:rsidRPr="00E82387" w:rsidRDefault="0060589A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4. </w:t>
      </w:r>
      <w:r w:rsidR="00F65D6E" w:rsidRPr="00E82387">
        <w:rPr>
          <w:rFonts w:ascii="Comic Sans MS" w:eastAsia="楷体" w:hAnsi="Comic Sans MS"/>
          <w:sz w:val="18"/>
          <w:szCs w:val="18"/>
        </w:rPr>
        <w:t>Look! It's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>now.</w:t>
      </w:r>
    </w:p>
    <w:p w14:paraId="563832C4" w14:textId="52EDAE08" w:rsidR="00F65D6E" w:rsidRPr="00E82387" w:rsidRDefault="00F65D6E" w:rsidP="00E82387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>A. raining</w:t>
      </w:r>
      <w:r w:rsidR="0060589A" w:rsidRPr="00E82387">
        <w:rPr>
          <w:rFonts w:ascii="Comic Sans MS" w:eastAsia="楷体" w:hAnsi="Comic Sans MS"/>
          <w:sz w:val="18"/>
          <w:szCs w:val="18"/>
        </w:rPr>
        <w:t xml:space="preserve">  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/>
          <w:sz w:val="18"/>
          <w:szCs w:val="18"/>
        </w:rPr>
        <w:t>B. windy</w:t>
      </w:r>
    </w:p>
    <w:p w14:paraId="45007480" w14:textId="707ADC9E" w:rsidR="00F65D6E" w:rsidRPr="00E82387" w:rsidRDefault="0060589A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（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>）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5. 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It looks like </w:t>
      </w:r>
      <w:r w:rsidRPr="00E82387">
        <w:rPr>
          <w:rFonts w:ascii="Comic Sans MS" w:eastAsia="楷体" w:hAnsi="Comic Sans MS"/>
          <w:sz w:val="18"/>
          <w:szCs w:val="18"/>
        </w:rPr>
        <w:t>they’re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 going to</w:t>
      </w:r>
      <w:r w:rsidRPr="00E82387">
        <w:rPr>
          <w:rFonts w:ascii="Comic Sans MS" w:eastAsia="楷体" w:hAnsi="Comic Sans MS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  <w:u w:val="single"/>
        </w:rPr>
        <w:t xml:space="preserve">           </w:t>
      </w:r>
      <w:r w:rsidRPr="00E82387">
        <w:rPr>
          <w:rFonts w:ascii="Comic Sans MS" w:eastAsia="楷体" w:hAnsi="Comic Sans MS"/>
          <w:sz w:val="18"/>
          <w:szCs w:val="18"/>
        </w:rPr>
        <w:t xml:space="preserve"> .</w:t>
      </w:r>
    </w:p>
    <w:p w14:paraId="468CD009" w14:textId="518EA84E" w:rsidR="00F65D6E" w:rsidRPr="00E82387" w:rsidRDefault="00F65D6E" w:rsidP="00E82387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>A. stay at home</w:t>
      </w:r>
      <w:r w:rsidR="0060589A" w:rsidRPr="00E82387">
        <w:rPr>
          <w:rFonts w:ascii="Comic Sans MS" w:eastAsia="楷体" w:hAnsi="Comic Sans MS"/>
          <w:sz w:val="18"/>
          <w:szCs w:val="18"/>
        </w:rPr>
        <w:t xml:space="preserve">     </w:t>
      </w:r>
      <w:r w:rsidRPr="00E82387">
        <w:rPr>
          <w:rFonts w:ascii="Comic Sans MS" w:eastAsia="楷体" w:hAnsi="Comic Sans MS"/>
          <w:sz w:val="18"/>
          <w:szCs w:val="18"/>
        </w:rPr>
        <w:t>B. stay hungry</w:t>
      </w:r>
    </w:p>
    <w:p w14:paraId="669AD0F0" w14:textId="77777777" w:rsidR="00E82387" w:rsidRDefault="00E8238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14:paraId="5C4E7E9F" w14:textId="77777777" w:rsidR="00E82387" w:rsidRDefault="00E8238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14:paraId="4A5C8821" w14:textId="77777777" w:rsidR="00E82387" w:rsidRDefault="00E8238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14:paraId="5ADF492E" w14:textId="77777777" w:rsidR="00E82387" w:rsidRDefault="00E8238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14:paraId="792E3F1A" w14:textId="77777777" w:rsidR="00E82387" w:rsidRDefault="00E8238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0" w:name="_GoBack"/>
      <w:bookmarkEnd w:id="0"/>
    </w:p>
    <w:p w14:paraId="191B741C" w14:textId="6FEA9C38" w:rsidR="007A6BF7" w:rsidRPr="00E82387" w:rsidRDefault="007A6BF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/>
          <w:sz w:val="18"/>
          <w:szCs w:val="18"/>
        </w:rPr>
        <w:t>参考答案</w:t>
      </w:r>
    </w:p>
    <w:p w14:paraId="63054C21" w14:textId="5DC045AF" w:rsidR="00F14584" w:rsidRPr="00E82387" w:rsidRDefault="007A6BF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一、</w:t>
      </w:r>
      <w:r w:rsidRPr="00E82387">
        <w:rPr>
          <w:rFonts w:ascii="Comic Sans MS" w:eastAsia="楷体" w:hAnsi="Comic Sans MS"/>
          <w:sz w:val="18"/>
          <w:szCs w:val="18"/>
        </w:rPr>
        <w:t>1</w:t>
      </w:r>
      <w:r w:rsidRPr="00E82387">
        <w:rPr>
          <w:rFonts w:ascii="Comic Sans MS" w:eastAsia="楷体" w:hAnsi="Comic Sans MS" w:hint="eastAsia"/>
          <w:sz w:val="18"/>
          <w:szCs w:val="18"/>
        </w:rPr>
        <w:t>.</w:t>
      </w:r>
      <w:r w:rsidR="00F14584" w:rsidRPr="00E82387">
        <w:rPr>
          <w:rFonts w:ascii="Comic Sans MS" w:eastAsia="楷体" w:hAnsi="Comic Sans MS"/>
          <w:sz w:val="18"/>
          <w:szCs w:val="18"/>
        </w:rPr>
        <w:t xml:space="preserve"> C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14584" w:rsidRPr="00E82387">
        <w:rPr>
          <w:rFonts w:ascii="Comic Sans MS" w:eastAsia="楷体" w:hAnsi="Comic Sans MS"/>
          <w:sz w:val="18"/>
          <w:szCs w:val="18"/>
        </w:rPr>
        <w:t xml:space="preserve">   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2.</w:t>
      </w:r>
      <w:r w:rsidR="00A41C53"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14584" w:rsidRPr="00E82387">
        <w:rPr>
          <w:rFonts w:ascii="Comic Sans MS" w:eastAsia="楷体" w:hAnsi="Comic Sans MS"/>
          <w:sz w:val="18"/>
          <w:szCs w:val="18"/>
        </w:rPr>
        <w:t xml:space="preserve">E     </w:t>
      </w:r>
      <w:r w:rsidR="005B00B4" w:rsidRPr="00E82387">
        <w:rPr>
          <w:rFonts w:ascii="Comic Sans MS" w:eastAsia="楷体" w:hAnsi="Comic Sans MS"/>
          <w:sz w:val="18"/>
          <w:szCs w:val="18"/>
        </w:rPr>
        <w:t xml:space="preserve">  3. </w:t>
      </w:r>
      <w:r w:rsidR="00F14584" w:rsidRPr="00E82387">
        <w:rPr>
          <w:rFonts w:ascii="Comic Sans MS" w:eastAsia="楷体" w:hAnsi="Comic Sans MS"/>
          <w:sz w:val="18"/>
          <w:szCs w:val="18"/>
        </w:rPr>
        <w:t xml:space="preserve">A     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14584" w:rsidRPr="00E82387">
        <w:rPr>
          <w:rFonts w:ascii="Comic Sans MS" w:eastAsia="楷体" w:hAnsi="Comic Sans MS"/>
          <w:sz w:val="18"/>
          <w:szCs w:val="18"/>
        </w:rPr>
        <w:t>4. B       5. D</w:t>
      </w:r>
    </w:p>
    <w:p w14:paraId="7CD7502D" w14:textId="69D64FCC" w:rsidR="007A6BF7" w:rsidRPr="00E82387" w:rsidRDefault="007A6BF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二、</w:t>
      </w:r>
      <w:r w:rsidRPr="00E82387">
        <w:rPr>
          <w:rFonts w:ascii="Comic Sans MS" w:eastAsia="楷体" w:hAnsi="Comic Sans MS"/>
          <w:sz w:val="18"/>
          <w:szCs w:val="18"/>
        </w:rPr>
        <w:t xml:space="preserve">1. </w:t>
      </w:r>
      <w:r w:rsidR="00F65D6E" w:rsidRPr="00E82387">
        <w:rPr>
          <w:rFonts w:ascii="Comic Sans MS" w:eastAsia="楷体" w:hAnsi="Comic Sans MS"/>
          <w:sz w:val="18"/>
          <w:szCs w:val="18"/>
        </w:rPr>
        <w:t>B</w:t>
      </w:r>
      <w:r w:rsidRPr="00E82387">
        <w:rPr>
          <w:rFonts w:ascii="Comic Sans MS" w:eastAsia="楷体" w:hAnsi="Comic Sans MS"/>
          <w:sz w:val="18"/>
          <w:szCs w:val="18"/>
        </w:rPr>
        <w:t xml:space="preserve">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</w:rPr>
        <w:t>2.</w:t>
      </w:r>
      <w:r w:rsidR="005B00B4"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>B</w:t>
      </w:r>
      <w:r w:rsidRPr="00E82387">
        <w:rPr>
          <w:rFonts w:ascii="Comic Sans MS" w:eastAsia="楷体" w:hAnsi="Comic Sans MS"/>
          <w:sz w:val="18"/>
          <w:szCs w:val="18"/>
        </w:rPr>
        <w:t xml:space="preserve">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E82387">
        <w:rPr>
          <w:rFonts w:ascii="Comic Sans MS" w:eastAsia="楷体" w:hAnsi="Comic Sans MS"/>
          <w:sz w:val="18"/>
          <w:szCs w:val="18"/>
        </w:rPr>
        <w:t xml:space="preserve">3. </w:t>
      </w:r>
      <w:r w:rsidR="00F65D6E" w:rsidRPr="00E82387">
        <w:rPr>
          <w:rFonts w:ascii="Comic Sans MS" w:eastAsia="楷体" w:hAnsi="Comic Sans MS"/>
          <w:sz w:val="18"/>
          <w:szCs w:val="18"/>
        </w:rPr>
        <w:t>A</w:t>
      </w:r>
      <w:r w:rsidRPr="00E82387">
        <w:rPr>
          <w:rFonts w:ascii="Comic Sans MS" w:eastAsia="楷体" w:hAnsi="Comic Sans MS"/>
          <w:sz w:val="18"/>
          <w:szCs w:val="18"/>
        </w:rPr>
        <w:t xml:space="preserve">  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   </w:t>
      </w:r>
      <w:r w:rsidRPr="00E82387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E82387">
        <w:rPr>
          <w:rFonts w:ascii="Comic Sans MS" w:eastAsia="楷体" w:hAnsi="Comic Sans MS"/>
          <w:sz w:val="18"/>
          <w:szCs w:val="18"/>
        </w:rPr>
        <w:t>4.</w:t>
      </w:r>
      <w:r w:rsidR="007532D4"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>B</w:t>
      </w:r>
      <w:r w:rsidRPr="00E82387">
        <w:rPr>
          <w:rFonts w:ascii="Comic Sans MS" w:eastAsia="楷体" w:hAnsi="Comic Sans MS"/>
          <w:sz w:val="18"/>
          <w:szCs w:val="18"/>
        </w:rPr>
        <w:t xml:space="preserve">  </w:t>
      </w:r>
      <w:r w:rsidR="00F65D6E" w:rsidRPr="00E82387">
        <w:rPr>
          <w:rFonts w:ascii="Comic Sans MS" w:eastAsia="楷体" w:hAnsi="Comic Sans MS"/>
          <w:sz w:val="18"/>
          <w:szCs w:val="18"/>
        </w:rPr>
        <w:t xml:space="preserve">   </w:t>
      </w:r>
      <w:r w:rsidRPr="00E82387">
        <w:rPr>
          <w:rFonts w:ascii="Comic Sans MS" w:eastAsia="楷体" w:hAnsi="Comic Sans MS"/>
          <w:sz w:val="18"/>
          <w:szCs w:val="18"/>
        </w:rPr>
        <w:t xml:space="preserve">  5.</w:t>
      </w:r>
      <w:r w:rsidR="007532D4"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>C</w:t>
      </w:r>
    </w:p>
    <w:p w14:paraId="6B2BC568" w14:textId="1FDEB776" w:rsidR="007A6BF7" w:rsidRPr="00E82387" w:rsidRDefault="007A6BF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三、</w:t>
      </w:r>
      <w:r w:rsidR="00F65D6E" w:rsidRPr="00E82387">
        <w:rPr>
          <w:rFonts w:ascii="Comic Sans MS" w:eastAsia="楷体" w:hAnsi="Comic Sans MS"/>
          <w:sz w:val="18"/>
          <w:szCs w:val="18"/>
        </w:rPr>
        <w:t>1  5  3  2  6  4</w:t>
      </w:r>
      <w:r w:rsidR="00D45185" w:rsidRPr="00E82387">
        <w:rPr>
          <w:rFonts w:ascii="Comic Sans MS" w:eastAsia="楷体" w:hAnsi="Comic Sans MS"/>
          <w:sz w:val="18"/>
          <w:szCs w:val="18"/>
        </w:rPr>
        <w:t xml:space="preserve">   </w:t>
      </w:r>
    </w:p>
    <w:p w14:paraId="78305136" w14:textId="74196933" w:rsidR="00400A32" w:rsidRPr="00E82387" w:rsidRDefault="007A6BF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四、</w:t>
      </w:r>
      <w:r w:rsidRPr="00E82387">
        <w:rPr>
          <w:rFonts w:ascii="Comic Sans MS" w:eastAsia="楷体" w:hAnsi="Comic Sans MS" w:hint="eastAsia"/>
          <w:sz w:val="18"/>
          <w:szCs w:val="18"/>
        </w:rPr>
        <w:t>1.</w:t>
      </w:r>
      <w:r w:rsidR="001D039B" w:rsidRPr="00E8238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E82387">
        <w:rPr>
          <w:rFonts w:ascii="Comic Sans MS" w:eastAsia="楷体" w:hAnsi="Comic Sans MS"/>
          <w:sz w:val="18"/>
          <w:szCs w:val="18"/>
        </w:rPr>
        <w:t>lovely    2.  sandwiches    3. clouds</w:t>
      </w:r>
      <w:r w:rsidR="00F65D6E" w:rsidRPr="00E82387">
        <w:rPr>
          <w:rFonts w:ascii="Comic Sans MS" w:eastAsia="楷体" w:hAnsi="Comic Sans MS"/>
          <w:sz w:val="18"/>
          <w:szCs w:val="18"/>
        </w:rPr>
        <w:t>；</w:t>
      </w:r>
      <w:r w:rsidR="00F65D6E" w:rsidRPr="00E82387">
        <w:rPr>
          <w:rFonts w:ascii="Comic Sans MS" w:eastAsia="楷体" w:hAnsi="Comic Sans MS"/>
          <w:sz w:val="18"/>
          <w:szCs w:val="18"/>
        </w:rPr>
        <w:t>going    4. us    5. looks</w:t>
      </w:r>
      <w:r w:rsidR="00F65D6E" w:rsidRPr="00E82387">
        <w:rPr>
          <w:rFonts w:ascii="Comic Sans MS" w:eastAsia="楷体" w:hAnsi="Comic Sans MS" w:hint="eastAsia"/>
          <w:sz w:val="18"/>
          <w:szCs w:val="18"/>
        </w:rPr>
        <w:t>；</w:t>
      </w:r>
      <w:r w:rsidR="00F65D6E" w:rsidRPr="00E82387">
        <w:rPr>
          <w:rFonts w:ascii="Comic Sans MS" w:eastAsia="楷体" w:hAnsi="Comic Sans MS"/>
          <w:sz w:val="18"/>
          <w:szCs w:val="18"/>
        </w:rPr>
        <w:t>stay</w:t>
      </w:r>
    </w:p>
    <w:p w14:paraId="0B7A6245" w14:textId="7DFEC53C" w:rsidR="00D45185" w:rsidRPr="00E82387" w:rsidRDefault="007A6BF7" w:rsidP="00E8238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E82387">
        <w:rPr>
          <w:rFonts w:ascii="Comic Sans MS" w:eastAsia="楷体" w:hAnsi="Comic Sans MS" w:hint="eastAsia"/>
          <w:sz w:val="18"/>
          <w:szCs w:val="18"/>
        </w:rPr>
        <w:t>五、</w:t>
      </w:r>
      <w:r w:rsidR="00360160" w:rsidRPr="00E82387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60589A" w:rsidRPr="00E82387">
        <w:rPr>
          <w:rFonts w:ascii="Comic Sans MS" w:eastAsia="楷体" w:hAnsi="Comic Sans MS"/>
          <w:sz w:val="18"/>
          <w:szCs w:val="18"/>
        </w:rPr>
        <w:t>A</w:t>
      </w:r>
      <w:r w:rsidR="00746EA0" w:rsidRPr="00E82387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E82387">
        <w:rPr>
          <w:rFonts w:ascii="Comic Sans MS" w:eastAsia="楷体" w:hAnsi="Comic Sans MS"/>
          <w:sz w:val="18"/>
          <w:szCs w:val="18"/>
        </w:rPr>
        <w:t xml:space="preserve">  2. </w:t>
      </w:r>
      <w:r w:rsidR="0060589A" w:rsidRPr="00E82387">
        <w:rPr>
          <w:rFonts w:ascii="Comic Sans MS" w:eastAsia="楷体" w:hAnsi="Comic Sans MS"/>
          <w:sz w:val="18"/>
          <w:szCs w:val="18"/>
        </w:rPr>
        <w:t>A</w:t>
      </w:r>
      <w:r w:rsidR="00746EA0" w:rsidRPr="00E82387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E82387">
        <w:rPr>
          <w:rFonts w:ascii="Comic Sans MS" w:eastAsia="楷体" w:hAnsi="Comic Sans MS"/>
          <w:sz w:val="18"/>
          <w:szCs w:val="18"/>
        </w:rPr>
        <w:t xml:space="preserve">   3. </w:t>
      </w:r>
      <w:r w:rsidR="0060589A" w:rsidRPr="00E82387">
        <w:rPr>
          <w:rFonts w:ascii="Comic Sans MS" w:eastAsia="楷体" w:hAnsi="Comic Sans MS"/>
          <w:sz w:val="18"/>
          <w:szCs w:val="18"/>
        </w:rPr>
        <w:t>B</w:t>
      </w:r>
      <w:r w:rsidR="00746EA0" w:rsidRPr="00E82387">
        <w:rPr>
          <w:rFonts w:ascii="Comic Sans MS" w:eastAsia="楷体" w:hAnsi="Comic Sans MS"/>
          <w:sz w:val="18"/>
          <w:szCs w:val="18"/>
        </w:rPr>
        <w:t xml:space="preserve">   </w:t>
      </w:r>
      <w:r w:rsidR="00360160" w:rsidRPr="00E82387">
        <w:rPr>
          <w:rFonts w:ascii="Comic Sans MS" w:eastAsia="楷体" w:hAnsi="Comic Sans MS"/>
          <w:sz w:val="18"/>
          <w:szCs w:val="18"/>
        </w:rPr>
        <w:t xml:space="preserve"> 4. </w:t>
      </w:r>
      <w:r w:rsidR="0060589A" w:rsidRPr="00E82387">
        <w:rPr>
          <w:rFonts w:ascii="Comic Sans MS" w:eastAsia="楷体" w:hAnsi="Comic Sans MS"/>
          <w:sz w:val="18"/>
          <w:szCs w:val="18"/>
        </w:rPr>
        <w:t>A</w:t>
      </w:r>
      <w:r w:rsidR="00746EA0" w:rsidRPr="00E82387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E82387">
        <w:rPr>
          <w:rFonts w:ascii="Comic Sans MS" w:eastAsia="楷体" w:hAnsi="Comic Sans MS"/>
          <w:sz w:val="18"/>
          <w:szCs w:val="18"/>
        </w:rPr>
        <w:t xml:space="preserve">   5. </w:t>
      </w:r>
      <w:r w:rsidR="0060589A" w:rsidRPr="00E82387">
        <w:rPr>
          <w:rFonts w:ascii="Comic Sans MS" w:eastAsia="楷体" w:hAnsi="Comic Sans MS"/>
          <w:sz w:val="18"/>
          <w:szCs w:val="18"/>
        </w:rPr>
        <w:t>B</w:t>
      </w:r>
    </w:p>
    <w:sectPr w:rsidR="00D45185" w:rsidRPr="00E82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9C815" w14:textId="77777777" w:rsidR="001F142E" w:rsidRDefault="001F142E" w:rsidP="00270D11">
      <w:pPr>
        <w:spacing w:line="240" w:lineRule="auto"/>
      </w:pPr>
      <w:r>
        <w:separator/>
      </w:r>
    </w:p>
  </w:endnote>
  <w:endnote w:type="continuationSeparator" w:id="0">
    <w:p w14:paraId="39F0BC8D" w14:textId="77777777" w:rsidR="001F142E" w:rsidRDefault="001F142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C84DD" w14:textId="77777777" w:rsidR="001F142E" w:rsidRDefault="001F142E" w:rsidP="00270D11">
      <w:pPr>
        <w:spacing w:line="240" w:lineRule="auto"/>
      </w:pPr>
      <w:r>
        <w:separator/>
      </w:r>
    </w:p>
  </w:footnote>
  <w:footnote w:type="continuationSeparator" w:id="0">
    <w:p w14:paraId="5ED2BAC6" w14:textId="77777777" w:rsidR="001F142E" w:rsidRDefault="001F142E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74654"/>
    <w:rsid w:val="00191F64"/>
    <w:rsid w:val="001B73E0"/>
    <w:rsid w:val="001D039B"/>
    <w:rsid w:val="001F142E"/>
    <w:rsid w:val="00270D11"/>
    <w:rsid w:val="002A2071"/>
    <w:rsid w:val="002D0E5E"/>
    <w:rsid w:val="003116B9"/>
    <w:rsid w:val="00360160"/>
    <w:rsid w:val="0039718B"/>
    <w:rsid w:val="00400A32"/>
    <w:rsid w:val="004A5CC3"/>
    <w:rsid w:val="004E069F"/>
    <w:rsid w:val="00554535"/>
    <w:rsid w:val="00594961"/>
    <w:rsid w:val="005B00B4"/>
    <w:rsid w:val="0060589A"/>
    <w:rsid w:val="00644CBB"/>
    <w:rsid w:val="006746A8"/>
    <w:rsid w:val="00746EA0"/>
    <w:rsid w:val="007532D4"/>
    <w:rsid w:val="007A6BF7"/>
    <w:rsid w:val="007C08CE"/>
    <w:rsid w:val="008073A3"/>
    <w:rsid w:val="008F7E9B"/>
    <w:rsid w:val="009732CA"/>
    <w:rsid w:val="009D263B"/>
    <w:rsid w:val="00A41C53"/>
    <w:rsid w:val="00A41E2B"/>
    <w:rsid w:val="00A43DAC"/>
    <w:rsid w:val="00AB01AC"/>
    <w:rsid w:val="00AD5053"/>
    <w:rsid w:val="00AF48BB"/>
    <w:rsid w:val="00B243BE"/>
    <w:rsid w:val="00B54BE0"/>
    <w:rsid w:val="00BF78F9"/>
    <w:rsid w:val="00D00692"/>
    <w:rsid w:val="00D43B3E"/>
    <w:rsid w:val="00D45185"/>
    <w:rsid w:val="00D45B86"/>
    <w:rsid w:val="00DD018C"/>
    <w:rsid w:val="00E04919"/>
    <w:rsid w:val="00E145DB"/>
    <w:rsid w:val="00E51055"/>
    <w:rsid w:val="00E82387"/>
    <w:rsid w:val="00EF3597"/>
    <w:rsid w:val="00F14584"/>
    <w:rsid w:val="00F65D6E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E145D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E145DB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E145D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E145D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</TotalTime>
  <Pages>2</Pages>
  <Words>525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6</cp:revision>
  <dcterms:created xsi:type="dcterms:W3CDTF">2019-11-27T12:05:00Z</dcterms:created>
  <dcterms:modified xsi:type="dcterms:W3CDTF">2019-12-05T05:40:00Z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